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E4A0D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F4BAF16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Esquire.</w:t>
      </w:r>
    </w:p>
    <w:p w14:paraId="5588BB14" w14:textId="77777777" w:rsidR="007F5DB5" w:rsidRDefault="007F5DB5" w:rsidP="007F5DB5">
      <w:pPr>
        <w:rPr>
          <w:rFonts w:ascii="Times New Roman" w:hAnsi="Times New Roman" w:cs="Times New Roman"/>
        </w:rPr>
      </w:pPr>
    </w:p>
    <w:p w14:paraId="797DD12B" w14:textId="77777777" w:rsidR="007F5DB5" w:rsidRDefault="007F5DB5" w:rsidP="007F5DB5">
      <w:pPr>
        <w:rPr>
          <w:rFonts w:ascii="Times New Roman" w:hAnsi="Times New Roman" w:cs="Times New Roman"/>
        </w:rPr>
      </w:pPr>
    </w:p>
    <w:p w14:paraId="6ACE55D4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Simon </w:t>
      </w:r>
      <w:proofErr w:type="spellStart"/>
      <w:r>
        <w:rPr>
          <w:rFonts w:ascii="Times New Roman" w:hAnsi="Times New Roman" w:cs="Times New Roman"/>
        </w:rPr>
        <w:t>Fylkys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08BFA5EC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Newenham</w:t>
      </w:r>
      <w:proofErr w:type="spellEnd"/>
      <w:r>
        <w:rPr>
          <w:rFonts w:ascii="Times New Roman" w:hAnsi="Times New Roman" w:cs="Times New Roman"/>
        </w:rPr>
        <w:t>, Kent(q.v.).</w:t>
      </w:r>
    </w:p>
    <w:p w14:paraId="3B4D049C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B69F27" w14:textId="77777777" w:rsidR="007F5DB5" w:rsidRDefault="007F5DB5" w:rsidP="007F5DB5">
      <w:pPr>
        <w:rPr>
          <w:rFonts w:ascii="Times New Roman" w:hAnsi="Times New Roman" w:cs="Times New Roman"/>
        </w:rPr>
      </w:pPr>
    </w:p>
    <w:p w14:paraId="3D0463C6" w14:textId="77777777" w:rsidR="007F5DB5" w:rsidRDefault="007F5DB5" w:rsidP="007F5DB5">
      <w:pPr>
        <w:rPr>
          <w:rFonts w:ascii="Times New Roman" w:hAnsi="Times New Roman" w:cs="Times New Roman"/>
        </w:rPr>
      </w:pPr>
    </w:p>
    <w:p w14:paraId="6C747D24" w14:textId="77777777" w:rsidR="007F5DB5" w:rsidRDefault="007F5DB5" w:rsidP="007F5D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February 2018</w:t>
      </w:r>
    </w:p>
    <w:p w14:paraId="3DD3DF7E" w14:textId="77777777" w:rsidR="006B2F86" w:rsidRPr="00E71FC3" w:rsidRDefault="007F5D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DB4C" w14:textId="77777777" w:rsidR="007F5DB5" w:rsidRDefault="007F5DB5" w:rsidP="00E71FC3">
      <w:r>
        <w:separator/>
      </w:r>
    </w:p>
  </w:endnote>
  <w:endnote w:type="continuationSeparator" w:id="0">
    <w:p w14:paraId="4AEA2447" w14:textId="77777777" w:rsidR="007F5DB5" w:rsidRDefault="007F5DB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F99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1C5CF" w14:textId="77777777" w:rsidR="007F5DB5" w:rsidRDefault="007F5DB5" w:rsidP="00E71FC3">
      <w:r>
        <w:separator/>
      </w:r>
    </w:p>
  </w:footnote>
  <w:footnote w:type="continuationSeparator" w:id="0">
    <w:p w14:paraId="7D27D4A5" w14:textId="77777777" w:rsidR="007F5DB5" w:rsidRDefault="007F5DB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DB5"/>
    <w:rsid w:val="001A7C09"/>
    <w:rsid w:val="00577BD5"/>
    <w:rsid w:val="00656CBA"/>
    <w:rsid w:val="006A1F77"/>
    <w:rsid w:val="00733BE7"/>
    <w:rsid w:val="007F5DB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0DEA8"/>
  <w15:chartTrackingRefBased/>
  <w15:docId w15:val="{53BC973D-1BE2-479E-8C99-5A8B228A1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5DB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F5D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2018-02-15T21:34:00Z</dcterms:created>
  <dcterms:modified xsi:type="dcterms:W3CDTF">2018-02-15T21:35:00Z</dcterms:modified>
</cp:coreProperties>
</file>